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132EFC1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r w:rsidR="009E413B" w:rsidRPr="00A57EFE">
        <w:rPr>
          <w:b/>
          <w:bCs/>
          <w:sz w:val="20"/>
        </w:rPr>
        <w:t>Wykonanie robót budowlano montażowych w związku z poprawą rezystancji uziemień stacji transformatorowych na terenie działalności PGE Dystrybucja S.A. Oddział Białystok Rejon Energetycznego Ełk – 3 części</w:t>
      </w:r>
      <w:r w:rsidR="008E08C1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9E413B">
        <w:rPr>
          <w:b/>
          <w:bCs/>
          <w:sz w:val="20"/>
        </w:rPr>
        <w:t>1034</w:t>
      </w:r>
      <w:r w:rsidR="008E08C1" w:rsidRPr="00552899">
        <w:rPr>
          <w:b/>
          <w:bCs/>
          <w:sz w:val="20"/>
        </w:rPr>
        <w:t>/202</w:t>
      </w:r>
      <w:r w:rsidR="00727008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9E10F04" w14:textId="77777777" w:rsidR="009E413B" w:rsidRPr="006E100D" w:rsidRDefault="009E413B" w:rsidP="009E41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A09EA90" w14:textId="77777777" w:rsidR="009E413B" w:rsidRDefault="009E413B" w:rsidP="009E41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44B72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 montażowych w związku z poprawą rezystancji uziemień stacji transformatorowych na terenie działalności PGE Dystrybucja S.A. Oddział Białystok Rejon Energetycznego Ełk – 3 części</w:t>
          </w:r>
        </w:p>
        <w:p w14:paraId="5205B493" w14:textId="4978758C" w:rsidR="00347E8D" w:rsidRPr="006B2C28" w:rsidRDefault="009E413B" w:rsidP="009E41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01034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B69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5581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2F9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C6A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C4F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008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1EB7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413B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0C6F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481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14FE0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6AA"/>
    <w:rsid w:val="00F71902"/>
    <w:rsid w:val="00F724BA"/>
    <w:rsid w:val="00F751D8"/>
    <w:rsid w:val="00F81322"/>
    <w:rsid w:val="00F835B4"/>
    <w:rsid w:val="00F90B96"/>
    <w:rsid w:val="00FA0F6A"/>
    <w:rsid w:val="00FA7BDF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7A0F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1034 - Załącznik nr 4.docx</dmsv2BaseFileName>
    <dmsv2BaseDisplayName xmlns="http://schemas.microsoft.com/sharepoint/v3">1034 - Załącznik nr 4</dmsv2BaseDisplayName>
    <dmsv2SWPP2ObjectNumber xmlns="http://schemas.microsoft.com/sharepoint/v3">POST/DYS/OB/GZ/01034/2026                         </dmsv2SWPP2ObjectNumber>
    <dmsv2SWPP2SumMD5 xmlns="http://schemas.microsoft.com/sharepoint/v3">91b5390ec219c3d50f8c872ea26c352a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24827773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FJ3FSM7XJ42E-1652426618-10671</_dlc_DocId>
    <_dlc_DocIdUrl xmlns="a19cb1c7-c5c7-46d4-85ae-d83685407bba">
      <Url>https://swpp2.dms.gkpge.pl/sites/43/_layouts/15/DocIdRedir.aspx?ID=FJ3FSM7XJ42E-1652426618-10671</Url>
      <Description>FJ3FSM7XJ42E-1652426618-10671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0F9717-22E8-4B9C-AE8E-32F9DCBCDB6E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DF37E63-7796-41F1-8A99-BA66E102027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3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27</cp:revision>
  <cp:lastPrinted>2024-07-15T11:21:00Z</cp:lastPrinted>
  <dcterms:created xsi:type="dcterms:W3CDTF">2025-01-15T13:15:00Z</dcterms:created>
  <dcterms:modified xsi:type="dcterms:W3CDTF">2026-03-30T04:58:00Z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5167662a-4519-46a9-8403-5b5c08f2dbdd</vt:lpwstr>
  </property>
</Properties>
</file>